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0975" w:rsidRPr="00437A3D" w:rsidRDefault="00340975" w:rsidP="006555C8">
      <w:pPr>
        <w:tabs>
          <w:tab w:val="left" w:pos="6096"/>
        </w:tabs>
        <w:spacing w:line="216" w:lineRule="auto"/>
        <w:ind w:left="284" w:firstLine="3856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Приложение № 4</w:t>
      </w:r>
    </w:p>
    <w:p w:rsidR="00340975" w:rsidRPr="00437A3D" w:rsidRDefault="00340975" w:rsidP="006555C8">
      <w:pPr>
        <w:spacing w:line="216" w:lineRule="auto"/>
        <w:ind w:left="4251"/>
        <w:jc w:val="both"/>
        <w:rPr>
          <w:sz w:val="20"/>
          <w:szCs w:val="20"/>
        </w:rPr>
      </w:pPr>
      <w:r w:rsidRPr="00437A3D">
        <w:rPr>
          <w:sz w:val="20"/>
          <w:szCs w:val="20"/>
        </w:rPr>
        <w:t xml:space="preserve">к административному регламенту </w:t>
      </w:r>
      <w:r>
        <w:rPr>
          <w:sz w:val="20"/>
          <w:szCs w:val="20"/>
        </w:rPr>
        <w:t xml:space="preserve">предоставления </w:t>
      </w:r>
      <w:r w:rsidRPr="00437A3D">
        <w:rPr>
          <w:sz w:val="20"/>
          <w:szCs w:val="20"/>
        </w:rPr>
        <w:t>к</w:t>
      </w:r>
      <w:r>
        <w:rPr>
          <w:sz w:val="20"/>
          <w:szCs w:val="20"/>
        </w:rPr>
        <w:t xml:space="preserve">омитетом социального обеспечения, материнства и детства Курской области </w:t>
      </w:r>
      <w:r w:rsidRPr="00437A3D">
        <w:rPr>
          <w:sz w:val="20"/>
          <w:szCs w:val="20"/>
        </w:rPr>
        <w:t>государственной услуги</w:t>
      </w:r>
    </w:p>
    <w:p w:rsidR="00340975" w:rsidRPr="00437A3D" w:rsidRDefault="00340975" w:rsidP="006555C8">
      <w:pPr>
        <w:spacing w:line="216" w:lineRule="auto"/>
        <w:ind w:left="4251"/>
        <w:jc w:val="both"/>
        <w:rPr>
          <w:sz w:val="20"/>
          <w:szCs w:val="20"/>
        </w:rPr>
      </w:pPr>
      <w:r w:rsidRPr="00437A3D">
        <w:rPr>
          <w:sz w:val="20"/>
          <w:szCs w:val="20"/>
        </w:rPr>
        <w:t>«Обеспечение инвалидов техническими средствами реабилитации, не входящими в федеральный перечень реабилитационных мероприятий, технических средств реабилитации и услуг, за счет средств областного бюджета» комитетом социального обеспечения в Курской области</w:t>
      </w:r>
    </w:p>
    <w:p w:rsidR="00340975" w:rsidRPr="00437A3D" w:rsidRDefault="00340975" w:rsidP="006555C8">
      <w:pPr>
        <w:tabs>
          <w:tab w:val="left" w:pos="1065"/>
        </w:tabs>
        <w:spacing w:line="360" w:lineRule="auto"/>
        <w:ind w:right="-96"/>
        <w:jc w:val="center"/>
        <w:rPr>
          <w:rFonts w:cs="Times New Roman"/>
          <w:sz w:val="28"/>
          <w:szCs w:val="28"/>
          <w:shd w:val="clear" w:color="auto" w:fill="FFFFFF"/>
        </w:rPr>
      </w:pPr>
    </w:p>
    <w:tbl>
      <w:tblPr>
        <w:tblW w:w="0" w:type="auto"/>
        <w:tblLayout w:type="fixed"/>
        <w:tblLook w:val="0000"/>
      </w:tblPr>
      <w:tblGrid>
        <w:gridCol w:w="1233"/>
        <w:gridCol w:w="10773"/>
        <w:gridCol w:w="2574"/>
      </w:tblGrid>
      <w:tr w:rsidR="00340975" w:rsidRPr="00437A3D" w:rsidTr="00ED6E71">
        <w:trPr>
          <w:gridBefore w:val="1"/>
          <w:gridAfter w:val="1"/>
          <w:wBefore w:w="1233" w:type="dxa"/>
          <w:wAfter w:w="2574" w:type="dxa"/>
        </w:trPr>
        <w:tc>
          <w:tcPr>
            <w:tcW w:w="10773" w:type="dxa"/>
          </w:tcPr>
          <w:p w:rsidR="00340975" w:rsidRPr="00437A3D" w:rsidRDefault="00340975" w:rsidP="00864F21">
            <w:pPr>
              <w:snapToGrid w:val="0"/>
              <w:jc w:val="center"/>
              <w:rPr>
                <w:rFonts w:cs="Times New Roman"/>
              </w:rPr>
            </w:pPr>
            <w:r w:rsidRPr="00437A3D">
              <w:rPr>
                <w:rFonts w:cs="Times New Roman"/>
                <w:b/>
              </w:rPr>
              <w:t xml:space="preserve">Ведомость на получение технических средств реабилитации </w:t>
            </w:r>
          </w:p>
        </w:tc>
      </w:tr>
      <w:tr w:rsidR="00340975" w:rsidRPr="00ED6E71" w:rsidTr="00ED6E71">
        <w:tc>
          <w:tcPr>
            <w:tcW w:w="14580" w:type="dxa"/>
            <w:gridSpan w:val="3"/>
          </w:tcPr>
          <w:p w:rsidR="00340975" w:rsidRPr="00ED6E71" w:rsidRDefault="00340975" w:rsidP="00ED6E71">
            <w:pPr>
              <w:widowControl/>
              <w:suppressAutoHyphens w:val="0"/>
              <w:snapToGrid w:val="0"/>
              <w:rPr>
                <w:rFonts w:eastAsia="Times New Roman" w:cs="Times New Roman"/>
                <w:kern w:val="0"/>
                <w:lang w:eastAsia="ru-RU" w:bidi="ar-SA"/>
              </w:rPr>
            </w:pPr>
          </w:p>
          <w:p w:rsidR="00340975" w:rsidRPr="00ED6E71" w:rsidRDefault="00340975" w:rsidP="00ED6E71">
            <w:pPr>
              <w:widowControl/>
              <w:suppressAutoHyphens w:val="0"/>
              <w:rPr>
                <w:rFonts w:eastAsia="Times New Roman" w:cs="Times New Roman"/>
                <w:kern w:val="0"/>
                <w:u w:val="single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lang w:eastAsia="ru-RU" w:bidi="ar-SA"/>
              </w:rPr>
              <w:t xml:space="preserve">РАЙОН: </w:t>
            </w:r>
            <w:r w:rsidRPr="00ED6E71">
              <w:rPr>
                <w:rFonts w:eastAsia="Times New Roman" w:cs="Times New Roman"/>
                <w:kern w:val="0"/>
                <w:u w:val="single"/>
                <w:lang w:eastAsia="ru-RU" w:bidi="ar-SA"/>
              </w:rPr>
              <w:t xml:space="preserve">Беловский__ </w:t>
            </w:r>
            <w:r w:rsidRPr="00ED6E71">
              <w:rPr>
                <w:rFonts w:eastAsia="Times New Roman" w:cs="Times New Roman"/>
                <w:kern w:val="0"/>
                <w:lang w:eastAsia="ru-RU" w:bidi="ar-SA"/>
              </w:rPr>
              <w:t xml:space="preserve">                                        группа ТСР  </w:t>
            </w:r>
            <w:r w:rsidRPr="00ED6E71">
              <w:rPr>
                <w:rFonts w:eastAsia="Times New Roman" w:cs="Times New Roman"/>
                <w:kern w:val="0"/>
                <w:u w:val="single"/>
                <w:lang w:eastAsia="ru-RU" w:bidi="ar-SA"/>
              </w:rPr>
              <w:t>__Часы, адаптированные для инвалидов _____</w:t>
            </w:r>
          </w:p>
          <w:p w:rsidR="00340975" w:rsidRPr="00ED6E71" w:rsidRDefault="00340975" w:rsidP="00ED6E71">
            <w:pPr>
              <w:widowControl/>
              <w:suppressAutoHyphens w:val="0"/>
              <w:rPr>
                <w:rFonts w:eastAsia="Times New Roman" w:cs="Times New Roman"/>
                <w:kern w:val="0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информация о контракте:                         </w:t>
            </w:r>
            <w:r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                   Контракт  </w:t>
            </w:r>
            <w:r w:rsidRPr="00244850">
              <w:rPr>
                <w:rFonts w:eastAsia="Times New Roman" w:cs="Times New Roman"/>
                <w:kern w:val="0"/>
                <w:sz w:val="22"/>
                <w:szCs w:val="22"/>
                <w:u w:val="single"/>
                <w:lang w:eastAsia="ru-RU" w:bidi="ar-SA"/>
              </w:rPr>
              <w:t>№ 32</w:t>
            </w:r>
            <w:r w:rsidRPr="00ED6E7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от </w:t>
            </w:r>
            <w:r w:rsidRPr="00244850">
              <w:rPr>
                <w:rFonts w:eastAsia="Times New Roman" w:cs="Times New Roman"/>
                <w:kern w:val="0"/>
                <w:sz w:val="22"/>
                <w:szCs w:val="22"/>
                <w:u w:val="single"/>
                <w:lang w:eastAsia="ru-RU" w:bidi="ar-SA"/>
              </w:rPr>
              <w:t>10.10.2018</w:t>
            </w:r>
            <w:r w:rsidRPr="00ED6E71">
              <w:rPr>
                <w:rFonts w:eastAsia="Times New Roman" w:cs="Times New Roman"/>
                <w:kern w:val="0"/>
                <w:sz w:val="22"/>
                <w:szCs w:val="22"/>
                <w:lang w:eastAsia="ru-RU" w:bidi="ar-SA"/>
              </w:rPr>
              <w:t xml:space="preserve"> г. на поставку часов, адаптированных для инвалидов  </w:t>
            </w:r>
          </w:p>
          <w:p w:rsidR="00340975" w:rsidRPr="00ED6E71" w:rsidRDefault="00340975" w:rsidP="00ED6E71">
            <w:pPr>
              <w:widowControl/>
              <w:suppressAutoHyphens w:val="0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</w:tbl>
    <w:tbl>
      <w:tblPr>
        <w:tblpPr w:leftFromText="180" w:rightFromText="180" w:vertAnchor="text" w:horzAnchor="margin" w:tblpY="305"/>
        <w:tblW w:w="0" w:type="auto"/>
        <w:tblLayout w:type="fixed"/>
        <w:tblCellMar>
          <w:top w:w="108" w:type="dxa"/>
          <w:bottom w:w="108" w:type="dxa"/>
        </w:tblCellMar>
        <w:tblLook w:val="0000"/>
      </w:tblPr>
      <w:tblGrid>
        <w:gridCol w:w="360"/>
        <w:gridCol w:w="1800"/>
        <w:gridCol w:w="1980"/>
        <w:gridCol w:w="1620"/>
        <w:gridCol w:w="1620"/>
        <w:gridCol w:w="1260"/>
        <w:gridCol w:w="1260"/>
        <w:gridCol w:w="1080"/>
        <w:gridCol w:w="1260"/>
        <w:gridCol w:w="990"/>
        <w:gridCol w:w="1350"/>
      </w:tblGrid>
      <w:tr w:rsidR="00340975" w:rsidRPr="00ED6E71" w:rsidTr="00ED6E71">
        <w:tc>
          <w:tcPr>
            <w:tcW w:w="3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975" w:rsidRPr="00ED6E71" w:rsidRDefault="00340975" w:rsidP="00ED6E71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>№ п/п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975" w:rsidRPr="00ED6E71" w:rsidRDefault="00340975" w:rsidP="00ED6E71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>ФИО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975" w:rsidRPr="00ED6E71" w:rsidRDefault="00340975" w:rsidP="00ED6E71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>Адрес проживания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975" w:rsidRPr="00ED6E71" w:rsidRDefault="00340975" w:rsidP="00ED6E71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>Паспортные данные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975" w:rsidRPr="00ED6E71" w:rsidRDefault="00340975" w:rsidP="00ED6E71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>Вид  ТСР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975" w:rsidRPr="00ED6E71" w:rsidRDefault="00340975" w:rsidP="00ED6E71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>Цена</w:t>
            </w:r>
          </w:p>
          <w:p w:rsidR="00340975" w:rsidRPr="00ED6E71" w:rsidRDefault="00340975" w:rsidP="00ED6E71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>за штуку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975" w:rsidRPr="00ED6E71" w:rsidRDefault="00340975" w:rsidP="00ED6E71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>Количество</w:t>
            </w:r>
          </w:p>
          <w:p w:rsidR="00340975" w:rsidRPr="00ED6E71" w:rsidRDefault="00340975" w:rsidP="00ED6E71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>штук</w:t>
            </w:r>
          </w:p>
        </w:tc>
        <w:tc>
          <w:tcPr>
            <w:tcW w:w="10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975" w:rsidRPr="00ED6E71" w:rsidRDefault="00340975" w:rsidP="00ED6E71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>Сумма</w:t>
            </w:r>
          </w:p>
        </w:tc>
        <w:tc>
          <w:tcPr>
            <w:tcW w:w="1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340975" w:rsidRPr="00ED6E71" w:rsidRDefault="00340975" w:rsidP="00ED6E71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>Дата</w:t>
            </w:r>
          </w:p>
          <w:p w:rsidR="00340975" w:rsidRPr="00ED6E71" w:rsidRDefault="00340975" w:rsidP="00ED6E71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>выдачи</w:t>
            </w:r>
          </w:p>
        </w:tc>
        <w:tc>
          <w:tcPr>
            <w:tcW w:w="9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975" w:rsidRPr="00ED6E71" w:rsidRDefault="00340975" w:rsidP="00ED6E71">
            <w:pPr>
              <w:widowControl/>
              <w:suppressAutoHyphens w:val="0"/>
              <w:snapToGrid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>Роспись получателя</w:t>
            </w:r>
          </w:p>
        </w:tc>
        <w:tc>
          <w:tcPr>
            <w:tcW w:w="13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975" w:rsidRPr="00ED6E71" w:rsidRDefault="00340975" w:rsidP="00ED6E71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>Паспортные данные</w:t>
            </w:r>
          </w:p>
          <w:p w:rsidR="00340975" w:rsidRPr="00ED6E71" w:rsidRDefault="00340975" w:rsidP="00ED6E71">
            <w:pPr>
              <w:widowControl/>
              <w:suppressAutoHyphens w:val="0"/>
              <w:jc w:val="center"/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sz w:val="18"/>
                <w:szCs w:val="18"/>
                <w:lang w:eastAsia="ru-RU" w:bidi="ar-SA"/>
              </w:rPr>
              <w:t xml:space="preserve">представителя </w:t>
            </w:r>
          </w:p>
        </w:tc>
      </w:tr>
      <w:tr w:rsidR="00340975" w:rsidRPr="00ED6E71" w:rsidTr="00ED6E71">
        <w:tc>
          <w:tcPr>
            <w:tcW w:w="360" w:type="dxa"/>
            <w:tcBorders>
              <w:left w:val="single" w:sz="2" w:space="0" w:color="000000"/>
              <w:bottom w:val="single" w:sz="2" w:space="0" w:color="000000"/>
            </w:tcBorders>
          </w:tcPr>
          <w:p w:rsidR="00340975" w:rsidRPr="00ED6E71" w:rsidRDefault="00340975" w:rsidP="00ED6E71">
            <w:pPr>
              <w:widowControl/>
              <w:suppressAutoHyphens w:val="0"/>
              <w:snapToGrid w:val="0"/>
              <w:ind w:right="-96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800" w:type="dxa"/>
            <w:tcBorders>
              <w:left w:val="single" w:sz="2" w:space="0" w:color="000000"/>
              <w:bottom w:val="single" w:sz="2" w:space="0" w:color="000000"/>
            </w:tcBorders>
          </w:tcPr>
          <w:p w:rsidR="00340975" w:rsidRPr="00ED6E71" w:rsidRDefault="00340975" w:rsidP="00244850">
            <w:pPr>
              <w:widowControl/>
              <w:suppressAutoHyphens w:val="0"/>
              <w:snapToGrid w:val="0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Иванов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ED6E71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Иван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ED6E71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Иванович</w:t>
            </w:r>
          </w:p>
        </w:tc>
        <w:tc>
          <w:tcPr>
            <w:tcW w:w="1980" w:type="dxa"/>
            <w:tcBorders>
              <w:left w:val="single" w:sz="2" w:space="0" w:color="000000"/>
              <w:bottom w:val="single" w:sz="2" w:space="0" w:color="000000"/>
            </w:tcBorders>
          </w:tcPr>
          <w:p w:rsidR="00340975" w:rsidRPr="00ED6E71" w:rsidRDefault="00340975" w:rsidP="00244850">
            <w:pPr>
              <w:widowControl/>
              <w:suppressAutoHyphens w:val="0"/>
              <w:snapToGrid w:val="0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Курская обл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.</w:t>
            </w:r>
            <w:r w:rsidRPr="00ED6E71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, Беловский р</w:t>
            </w:r>
            <w:r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-</w:t>
            </w:r>
            <w:r w:rsidRPr="00ED6E71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н, с. Белица, ул. Набережная 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</w:tcPr>
          <w:p w:rsidR="00340975" w:rsidRPr="00ED6E71" w:rsidRDefault="00340975" w:rsidP="00ED6E71">
            <w:pPr>
              <w:widowControl/>
              <w:suppressAutoHyphens w:val="0"/>
              <w:snapToGrid w:val="0"/>
              <w:ind w:right="-96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38 00 № 305 000 выдан Беловским РОВД Курской области 10.10.2001 </w:t>
            </w:r>
          </w:p>
        </w:tc>
        <w:tc>
          <w:tcPr>
            <w:tcW w:w="1620" w:type="dxa"/>
            <w:tcBorders>
              <w:left w:val="single" w:sz="2" w:space="0" w:color="000000"/>
              <w:bottom w:val="single" w:sz="2" w:space="0" w:color="000000"/>
            </w:tcBorders>
          </w:tcPr>
          <w:p w:rsidR="00340975" w:rsidRPr="00ED6E71" w:rsidRDefault="00340975" w:rsidP="00ED6E71">
            <w:pPr>
              <w:widowControl/>
              <w:suppressAutoHyphens w:val="0"/>
              <w:snapToGrid w:val="0"/>
              <w:ind w:right="-96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Часы-будильник электронные с синтезатором речи 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</w:tcPr>
          <w:p w:rsidR="00340975" w:rsidRPr="00ED6E71" w:rsidRDefault="00340975" w:rsidP="00ED6E71">
            <w:pPr>
              <w:widowControl/>
              <w:suppressAutoHyphens w:val="0"/>
              <w:snapToGrid w:val="0"/>
              <w:ind w:right="-96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500, 00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</w:tcPr>
          <w:p w:rsidR="00340975" w:rsidRPr="00ED6E71" w:rsidRDefault="00340975" w:rsidP="00ED6E71">
            <w:pPr>
              <w:widowControl/>
              <w:suppressAutoHyphens w:val="0"/>
              <w:snapToGrid w:val="0"/>
              <w:ind w:right="-96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1</w:t>
            </w:r>
          </w:p>
        </w:tc>
        <w:tc>
          <w:tcPr>
            <w:tcW w:w="1080" w:type="dxa"/>
            <w:tcBorders>
              <w:left w:val="single" w:sz="2" w:space="0" w:color="000000"/>
              <w:bottom w:val="single" w:sz="2" w:space="0" w:color="000000"/>
            </w:tcBorders>
          </w:tcPr>
          <w:p w:rsidR="00340975" w:rsidRPr="00ED6E71" w:rsidRDefault="00340975" w:rsidP="00ED6E71">
            <w:pPr>
              <w:widowControl/>
              <w:suppressAutoHyphens w:val="0"/>
              <w:snapToGrid w:val="0"/>
              <w:ind w:right="-96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ED6E71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>500, 00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2" w:space="0" w:color="000000"/>
            </w:tcBorders>
          </w:tcPr>
          <w:p w:rsidR="00340975" w:rsidRPr="00ED6E71" w:rsidRDefault="00340975" w:rsidP="00ED6E71">
            <w:pPr>
              <w:widowControl/>
              <w:suppressAutoHyphens w:val="0"/>
              <w:snapToGrid w:val="0"/>
              <w:ind w:right="-96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99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975" w:rsidRPr="00ED6E71" w:rsidRDefault="00340975" w:rsidP="00ED6E71">
            <w:pPr>
              <w:widowControl/>
              <w:suppressAutoHyphens w:val="0"/>
              <w:snapToGrid w:val="0"/>
              <w:ind w:right="-96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  <w:tc>
          <w:tcPr>
            <w:tcW w:w="135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40975" w:rsidRPr="00ED6E71" w:rsidRDefault="00340975" w:rsidP="00ED6E71">
            <w:pPr>
              <w:widowControl/>
              <w:suppressAutoHyphens w:val="0"/>
              <w:snapToGrid w:val="0"/>
              <w:ind w:right="-96"/>
              <w:jc w:val="both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</w:p>
        </w:tc>
      </w:tr>
    </w:tbl>
    <w:p w:rsidR="00340975" w:rsidRPr="00437A3D" w:rsidRDefault="00340975" w:rsidP="006555C8">
      <w:pPr>
        <w:spacing w:line="360" w:lineRule="auto"/>
        <w:ind w:left="644" w:right="-96"/>
        <w:jc w:val="both"/>
        <w:rPr>
          <w:rFonts w:cs="Times New Roman"/>
        </w:rPr>
      </w:pPr>
      <w:bookmarkStart w:id="0" w:name="_GoBack"/>
      <w:bookmarkEnd w:id="0"/>
    </w:p>
    <w:tbl>
      <w:tblPr>
        <w:tblW w:w="0" w:type="auto"/>
        <w:tblLayout w:type="fixed"/>
        <w:tblLook w:val="0000"/>
      </w:tblPr>
      <w:tblGrid>
        <w:gridCol w:w="6228"/>
        <w:gridCol w:w="5940"/>
      </w:tblGrid>
      <w:tr w:rsidR="00340975" w:rsidRPr="009E3175" w:rsidTr="00244850">
        <w:tc>
          <w:tcPr>
            <w:tcW w:w="6228" w:type="dxa"/>
          </w:tcPr>
          <w:p w:rsidR="00340975" w:rsidRPr="009E3175" w:rsidRDefault="00340975" w:rsidP="00864F21">
            <w:pPr>
              <w:snapToGrid w:val="0"/>
              <w:jc w:val="both"/>
              <w:rPr>
                <w:rFonts w:cs="Times New Roman"/>
              </w:rPr>
            </w:pPr>
            <w:r w:rsidRPr="009E3175">
              <w:rPr>
                <w:rFonts w:cs="Times New Roman"/>
              </w:rPr>
              <w:t xml:space="preserve">   Директор учреждения</w:t>
            </w:r>
          </w:p>
          <w:p w:rsidR="00340975" w:rsidRDefault="00340975" w:rsidP="00864F21">
            <w:pPr>
              <w:tabs>
                <w:tab w:val="left" w:pos="0"/>
              </w:tabs>
              <w:spacing w:line="100" w:lineRule="atLeast"/>
              <w:jc w:val="both"/>
              <w:rPr>
                <w:rFonts w:cs="Times New Roman"/>
              </w:rPr>
            </w:pPr>
          </w:p>
          <w:p w:rsidR="00340975" w:rsidRPr="009E3175" w:rsidRDefault="00340975" w:rsidP="00864F21">
            <w:pPr>
              <w:tabs>
                <w:tab w:val="left" w:pos="0"/>
              </w:tabs>
              <w:spacing w:line="100" w:lineRule="atLeast"/>
              <w:jc w:val="both"/>
              <w:rPr>
                <w:rFonts w:cs="Times New Roman"/>
              </w:rPr>
            </w:pPr>
            <w:r w:rsidRPr="009E3175">
              <w:rPr>
                <w:rFonts w:cs="Times New Roman"/>
              </w:rPr>
              <w:t xml:space="preserve">_________ _________________  </w:t>
            </w:r>
          </w:p>
          <w:p w:rsidR="00340975" w:rsidRPr="009E3175" w:rsidRDefault="00340975" w:rsidP="00864F21">
            <w:pPr>
              <w:tabs>
                <w:tab w:val="left" w:pos="0"/>
              </w:tabs>
              <w:spacing w:line="100" w:lineRule="atLeast"/>
              <w:jc w:val="both"/>
              <w:rPr>
                <w:rFonts w:cs="Times New Roman"/>
              </w:rPr>
            </w:pPr>
            <w:r w:rsidRPr="009E3175">
              <w:rPr>
                <w:rFonts w:cs="Times New Roman"/>
              </w:rPr>
              <w:t xml:space="preserve">     (подпись)            (расшифровка подписи)</w:t>
            </w:r>
          </w:p>
          <w:p w:rsidR="00340975" w:rsidRDefault="00340975" w:rsidP="00864F21">
            <w:pPr>
              <w:tabs>
                <w:tab w:val="left" w:pos="0"/>
              </w:tabs>
              <w:spacing w:line="100" w:lineRule="atLeast"/>
              <w:jc w:val="both"/>
              <w:rPr>
                <w:rFonts w:cs="Times New Roman"/>
              </w:rPr>
            </w:pPr>
          </w:p>
          <w:p w:rsidR="00340975" w:rsidRDefault="00340975" w:rsidP="00864F21">
            <w:pPr>
              <w:tabs>
                <w:tab w:val="left" w:pos="0"/>
              </w:tabs>
              <w:spacing w:line="100" w:lineRule="atLeast"/>
              <w:jc w:val="both"/>
              <w:rPr>
                <w:rFonts w:cs="Times New Roman"/>
              </w:rPr>
            </w:pPr>
          </w:p>
          <w:p w:rsidR="00340975" w:rsidRPr="009E3175" w:rsidRDefault="00340975" w:rsidP="00864F21">
            <w:pPr>
              <w:tabs>
                <w:tab w:val="left" w:pos="0"/>
              </w:tabs>
              <w:spacing w:line="100" w:lineRule="atLeast"/>
              <w:jc w:val="both"/>
              <w:rPr>
                <w:rFonts w:cs="Times New Roman"/>
              </w:rPr>
            </w:pPr>
            <w:r w:rsidRPr="009E3175">
              <w:rPr>
                <w:rFonts w:cs="Times New Roman"/>
              </w:rPr>
              <w:t xml:space="preserve"> «__» ___________ 20__ г.</w:t>
            </w:r>
          </w:p>
          <w:p w:rsidR="00340975" w:rsidRPr="009E3175" w:rsidRDefault="00340975" w:rsidP="00864F21">
            <w:pPr>
              <w:jc w:val="both"/>
              <w:rPr>
                <w:rFonts w:cs="Times New Roman"/>
              </w:rPr>
            </w:pPr>
          </w:p>
          <w:p w:rsidR="00340975" w:rsidRPr="009E3175" w:rsidRDefault="00340975" w:rsidP="00864F21">
            <w:pPr>
              <w:jc w:val="both"/>
              <w:rPr>
                <w:rFonts w:cs="Times New Roman"/>
              </w:rPr>
            </w:pPr>
            <w:r w:rsidRPr="009E3175">
              <w:rPr>
                <w:rFonts w:cs="Times New Roman"/>
              </w:rPr>
              <w:t xml:space="preserve">                 М.П.</w:t>
            </w:r>
          </w:p>
        </w:tc>
        <w:tc>
          <w:tcPr>
            <w:tcW w:w="5940" w:type="dxa"/>
          </w:tcPr>
          <w:p w:rsidR="00340975" w:rsidRPr="00333E97" w:rsidRDefault="00340975" w:rsidP="00244850">
            <w:pPr>
              <w:tabs>
                <w:tab w:val="left" w:pos="0"/>
              </w:tabs>
              <w:spacing w:line="100" w:lineRule="atLeast"/>
              <w:jc w:val="both"/>
            </w:pPr>
            <w:r w:rsidRPr="009E3175">
              <w:rPr>
                <w:rFonts w:cs="Times New Roman"/>
              </w:rPr>
              <w:t xml:space="preserve">  </w:t>
            </w:r>
            <w:r w:rsidRPr="00333E97">
              <w:t>Директор филиала ЦБУ в сфере социального обеспечения ОКУ «Центр бюджетного учета»</w:t>
            </w:r>
          </w:p>
          <w:p w:rsidR="00340975" w:rsidRPr="00333E97" w:rsidRDefault="00340975" w:rsidP="00244850">
            <w:pPr>
              <w:tabs>
                <w:tab w:val="left" w:pos="0"/>
              </w:tabs>
              <w:spacing w:line="100" w:lineRule="atLeast"/>
              <w:jc w:val="both"/>
              <w:rPr>
                <w:rFonts w:cs="Times New Roman"/>
              </w:rPr>
            </w:pPr>
            <w:r w:rsidRPr="00333E97">
              <w:rPr>
                <w:rFonts w:cs="Times New Roman"/>
              </w:rPr>
              <w:t xml:space="preserve">                   _________ _________________  </w:t>
            </w:r>
          </w:p>
          <w:p w:rsidR="00340975" w:rsidRPr="009E3175" w:rsidRDefault="00340975" w:rsidP="00244850">
            <w:pPr>
              <w:tabs>
                <w:tab w:val="left" w:pos="0"/>
              </w:tabs>
              <w:spacing w:line="100" w:lineRule="atLeast"/>
              <w:jc w:val="both"/>
              <w:rPr>
                <w:rFonts w:cs="Times New Roman"/>
              </w:rPr>
            </w:pPr>
            <w:r w:rsidRPr="00333E97">
              <w:rPr>
                <w:rFonts w:cs="Times New Roman"/>
              </w:rPr>
              <w:t xml:space="preserve">                      (подпись)  (расшифровка подписи)</w:t>
            </w:r>
          </w:p>
          <w:p w:rsidR="00340975" w:rsidRDefault="00340975" w:rsidP="00244850">
            <w:pPr>
              <w:tabs>
                <w:tab w:val="left" w:pos="0"/>
              </w:tabs>
              <w:spacing w:line="100" w:lineRule="atLeast"/>
              <w:jc w:val="both"/>
              <w:rPr>
                <w:rFonts w:cs="Times New Roman"/>
              </w:rPr>
            </w:pPr>
            <w:r w:rsidRPr="009E3175">
              <w:rPr>
                <w:rFonts w:cs="Times New Roman"/>
              </w:rPr>
              <w:t xml:space="preserve">                  </w:t>
            </w:r>
          </w:p>
          <w:p w:rsidR="00340975" w:rsidRDefault="00340975" w:rsidP="00244850">
            <w:pPr>
              <w:tabs>
                <w:tab w:val="left" w:pos="0"/>
              </w:tabs>
              <w:spacing w:line="100" w:lineRule="atLeast"/>
              <w:jc w:val="both"/>
              <w:rPr>
                <w:rFonts w:cs="Times New Roman"/>
              </w:rPr>
            </w:pPr>
          </w:p>
          <w:p w:rsidR="00340975" w:rsidRPr="009E3175" w:rsidRDefault="00340975" w:rsidP="00244850">
            <w:pPr>
              <w:snapToGrid w:val="0"/>
              <w:jc w:val="both"/>
              <w:rPr>
                <w:rFonts w:cs="Times New Roman"/>
              </w:rPr>
            </w:pPr>
            <w:r w:rsidRPr="009E3175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                    </w:t>
            </w:r>
            <w:r w:rsidRPr="009E3175">
              <w:rPr>
                <w:rFonts w:cs="Times New Roman"/>
              </w:rPr>
              <w:t>«__» ___________ 20__ г.</w:t>
            </w:r>
          </w:p>
        </w:tc>
      </w:tr>
    </w:tbl>
    <w:p w:rsidR="00340975" w:rsidRDefault="00340975"/>
    <w:sectPr w:rsidR="00340975" w:rsidSect="00ED6E7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555C8"/>
    <w:rsid w:val="00244850"/>
    <w:rsid w:val="00333E97"/>
    <w:rsid w:val="00340975"/>
    <w:rsid w:val="00437A3D"/>
    <w:rsid w:val="005E718A"/>
    <w:rsid w:val="006555C8"/>
    <w:rsid w:val="006D7BB9"/>
    <w:rsid w:val="00705E8B"/>
    <w:rsid w:val="00864F21"/>
    <w:rsid w:val="009E3175"/>
    <w:rsid w:val="00A36FF9"/>
    <w:rsid w:val="00E376DA"/>
    <w:rsid w:val="00ED6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55C8"/>
    <w:pPr>
      <w:widowControl w:val="0"/>
      <w:suppressAutoHyphens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227</Words>
  <Characters>1294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Ю. Смецкой</dc:creator>
  <cp:keywords/>
  <dc:description/>
  <cp:lastModifiedBy>gorelik_ov</cp:lastModifiedBy>
  <cp:revision>4</cp:revision>
  <dcterms:created xsi:type="dcterms:W3CDTF">2021-09-01T07:31:00Z</dcterms:created>
  <dcterms:modified xsi:type="dcterms:W3CDTF">2022-09-06T11:24:00Z</dcterms:modified>
</cp:coreProperties>
</file>